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5515"/>
        <w:gridCol w:w="4281"/>
      </w:tblGrid>
      <w:tr w:rsidR="00BC7707" w:rsidRPr="00651207">
        <w:tc>
          <w:tcPr>
            <w:tcW w:w="5558" w:type="dxa"/>
            <w:tcBorders>
              <w:top w:val="single" w:sz="4" w:space="0" w:color="FFFFFF"/>
              <w:bottom w:val="single" w:sz="4" w:space="0" w:color="FFFFFF"/>
            </w:tcBorders>
          </w:tcPr>
          <w:p w:rsidR="00BC7707" w:rsidRPr="00651207" w:rsidRDefault="00BC7707" w:rsidP="00651207">
            <w:pPr>
              <w:jc w:val="both"/>
              <w:rPr>
                <w:sz w:val="28"/>
                <w:szCs w:val="28"/>
              </w:rPr>
            </w:pPr>
            <w:r w:rsidRPr="00651207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95" w:type="dxa"/>
            <w:tcBorders>
              <w:top w:val="single" w:sz="4" w:space="0" w:color="FFFFFF"/>
              <w:bottom w:val="single" w:sz="4" w:space="0" w:color="FFFFFF"/>
            </w:tcBorders>
          </w:tcPr>
          <w:p w:rsidR="00BC7707" w:rsidRPr="00651207" w:rsidRDefault="00BC7707" w:rsidP="0050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651207">
              <w:rPr>
                <w:sz w:val="28"/>
                <w:szCs w:val="28"/>
              </w:rPr>
              <w:t>ПРИЛОЖЕНИЕ</w:t>
            </w:r>
          </w:p>
          <w:p w:rsidR="00BC7707" w:rsidRDefault="00BC7707" w:rsidP="0050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к постановлению</w:t>
            </w:r>
          </w:p>
          <w:p w:rsidR="00BC7707" w:rsidRPr="00651207" w:rsidRDefault="00BC7707" w:rsidP="0050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651207">
              <w:rPr>
                <w:sz w:val="28"/>
                <w:szCs w:val="28"/>
              </w:rPr>
              <w:t>администрации</w:t>
            </w:r>
          </w:p>
          <w:p w:rsidR="00BC7707" w:rsidRDefault="00BC7707" w:rsidP="00500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Вышестеблиевского </w:t>
            </w:r>
          </w:p>
          <w:p w:rsidR="00BC7707" w:rsidRDefault="00BC7707" w:rsidP="00651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:rsidR="00BC7707" w:rsidRDefault="00BC7707" w:rsidP="00651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BC7707" w:rsidRPr="00651207" w:rsidRDefault="00BC7707" w:rsidP="006512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5120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___________</w:t>
            </w:r>
            <w:r w:rsidRPr="0065120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____</w:t>
            </w:r>
          </w:p>
        </w:tc>
      </w:tr>
    </w:tbl>
    <w:p w:rsidR="00BC7707" w:rsidRDefault="00BC7707" w:rsidP="00E27BB1">
      <w:pPr>
        <w:suppressAutoHyphens w:val="0"/>
        <w:autoSpaceDE w:val="0"/>
        <w:jc w:val="right"/>
      </w:pPr>
    </w:p>
    <w:p w:rsidR="00BC7707" w:rsidRPr="00842EAD" w:rsidRDefault="00BC7707" w:rsidP="00E27BB1">
      <w:pPr>
        <w:suppressAutoHyphens w:val="0"/>
        <w:autoSpaceDE w:val="0"/>
        <w:jc w:val="right"/>
      </w:pPr>
    </w:p>
    <w:p w:rsidR="00BC7707" w:rsidRPr="008335EB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8335EB">
        <w:rPr>
          <w:b/>
          <w:bCs/>
          <w:color w:val="000000"/>
          <w:spacing w:val="-1"/>
          <w:sz w:val="28"/>
          <w:szCs w:val="28"/>
        </w:rPr>
        <w:t>КВАЛИФИКАЦИОННЫЕ ТРЕБОВАНИЯ</w:t>
      </w:r>
      <w:r w:rsidRPr="008335EB">
        <w:rPr>
          <w:b/>
          <w:bCs/>
          <w:sz w:val="28"/>
          <w:szCs w:val="28"/>
        </w:rPr>
        <w:t xml:space="preserve"> </w:t>
      </w:r>
    </w:p>
    <w:p w:rsidR="00BC7707" w:rsidRDefault="00BC7707" w:rsidP="00E27BB1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F7627">
        <w:rPr>
          <w:sz w:val="28"/>
          <w:szCs w:val="28"/>
        </w:rPr>
        <w:t xml:space="preserve">профессиональным знаниям и навыкам, </w:t>
      </w:r>
      <w:r>
        <w:rPr>
          <w:sz w:val="28"/>
          <w:szCs w:val="28"/>
        </w:rPr>
        <w:t xml:space="preserve">необходимым </w:t>
      </w:r>
      <w:r w:rsidRPr="00AF7627">
        <w:rPr>
          <w:sz w:val="28"/>
          <w:szCs w:val="28"/>
        </w:rPr>
        <w:t xml:space="preserve">для </w:t>
      </w:r>
      <w:r>
        <w:rPr>
          <w:sz w:val="28"/>
          <w:szCs w:val="28"/>
        </w:rPr>
        <w:t>замещения</w:t>
      </w:r>
      <w:r w:rsidRPr="00AF7627">
        <w:rPr>
          <w:sz w:val="28"/>
          <w:szCs w:val="28"/>
        </w:rPr>
        <w:t xml:space="preserve"> д</w:t>
      </w:r>
      <w:r>
        <w:rPr>
          <w:sz w:val="28"/>
          <w:szCs w:val="28"/>
        </w:rPr>
        <w:t>олжностей</w:t>
      </w:r>
      <w:r w:rsidRPr="00AF7627">
        <w:rPr>
          <w:sz w:val="28"/>
          <w:szCs w:val="28"/>
        </w:rPr>
        <w:t xml:space="preserve"> муниципальной службы в администрации </w:t>
      </w:r>
      <w:r>
        <w:rPr>
          <w:sz w:val="28"/>
          <w:szCs w:val="28"/>
        </w:rPr>
        <w:t xml:space="preserve">Вышестеблиевского  </w:t>
      </w:r>
    </w:p>
    <w:p w:rsidR="00BC7707" w:rsidRPr="00725921" w:rsidRDefault="00BC7707" w:rsidP="00E27BB1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 Темрюкского района</w:t>
      </w:r>
    </w:p>
    <w:p w:rsidR="00BC7707" w:rsidRDefault="00BC7707" w:rsidP="00E27BB1">
      <w:pPr>
        <w:suppressAutoHyphens w:val="0"/>
        <w:autoSpaceDE w:val="0"/>
        <w:jc w:val="center"/>
        <w:rPr>
          <w:sz w:val="28"/>
          <w:szCs w:val="28"/>
        </w:rPr>
      </w:pPr>
    </w:p>
    <w:p w:rsidR="00BC7707" w:rsidRPr="001D0555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1D0555">
        <w:rPr>
          <w:b/>
          <w:bCs/>
          <w:sz w:val="28"/>
          <w:szCs w:val="28"/>
        </w:rPr>
        <w:t>1. Общие положения</w:t>
      </w:r>
    </w:p>
    <w:p w:rsidR="00BC7707" w:rsidRDefault="00BC7707" w:rsidP="00E27BB1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BC7707" w:rsidRPr="00FB699B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Квалификационные требования к профессиональным знаниям и навыкам, предъявляемые к муниципальным служащим администрации Вышестеблиевского  сельского поселения Темрюкского района, замещающим должности муниципальной службы разработаны в целях повышения эффективности муниципального управления, подбора высокопрофессиональных специалистов, развития взаимодействия гражданского общества и бизнеса с органами местного самоуправления.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Квалификационные требования к профессиональным знаниям и навыкам, предъявляемые к муниципальным служащим администрации Вышестеблиевского  сельского поселения Темрюкского района, замещающим должности муниципальной службы  соответствующей группы разработаны на основании: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Закона Краснодарского края от 8 июня 2007 года № 1244-КЗ «О муниципальной службе в Краснодарском крае»;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Федерального закона  от 27 июля 2010 года № 210-ФЗ «Об организации предоставления государственных и муниципальных услуг»;</w:t>
      </w:r>
    </w:p>
    <w:p w:rsidR="00BC7707" w:rsidRPr="00D41078" w:rsidRDefault="00BC7707" w:rsidP="00D41078">
      <w:pPr>
        <w:pStyle w:val="1"/>
        <w:ind w:firstLine="708"/>
        <w:jc w:val="both"/>
        <w:rPr>
          <w:sz w:val="28"/>
          <w:szCs w:val="28"/>
        </w:rPr>
      </w:pPr>
      <w:r>
        <w:t xml:space="preserve">  </w:t>
      </w:r>
      <w:r w:rsidRPr="00D41078">
        <w:rPr>
          <w:sz w:val="28"/>
          <w:szCs w:val="28"/>
        </w:rPr>
        <w:t>Указа Президента Российской Федерации 13 марта 2012 года № 297 «О национальном плане противодействия коррупции на 2012-2013 годы и внесению изменений в некоторые акты Президента Российской Федерации по вопросам противодействия коррупции»;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распоряжения Правительства Российской Федерации от 17 ноября 2008 года № 1662-р «О Концепции долгосрочного социально-экономического развития Российской Федерации на период до 2020 года».</w:t>
      </w:r>
    </w:p>
    <w:p w:rsidR="00BC7707" w:rsidRPr="0012488D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Квалификационные требования к профессиональным знаниям и навыкам в области информационно-коммуникационным технологиям (далее – ИКТ) разработаны в целях обеспечения профессионализма и компетентности муниципальных служащих в области ИКТ с учетом дифференциации по уровням в соответствии с группами должностей муниципальной службы администрации Вышестеблиевского  сельского поселения Темрюкского района.</w:t>
      </w:r>
    </w:p>
    <w:p w:rsidR="00BC7707" w:rsidRPr="00FB699B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</w:p>
    <w:p w:rsidR="00BC7707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1D0555">
        <w:rPr>
          <w:b/>
          <w:bCs/>
          <w:sz w:val="28"/>
          <w:szCs w:val="28"/>
        </w:rPr>
        <w:t>2. Общие квалификационные требования</w:t>
      </w:r>
      <w:r>
        <w:rPr>
          <w:b/>
          <w:bCs/>
          <w:sz w:val="28"/>
          <w:szCs w:val="28"/>
        </w:rPr>
        <w:t xml:space="preserve"> </w:t>
      </w:r>
    </w:p>
    <w:p w:rsidR="00BC7707" w:rsidRPr="001D0555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1D0555">
        <w:rPr>
          <w:b/>
          <w:bCs/>
          <w:sz w:val="28"/>
          <w:szCs w:val="28"/>
        </w:rPr>
        <w:t>к профессиональным знаниям и навыкам</w:t>
      </w:r>
    </w:p>
    <w:p w:rsidR="00BC7707" w:rsidRPr="001D0555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1D0555">
        <w:rPr>
          <w:b/>
          <w:bCs/>
          <w:sz w:val="28"/>
          <w:szCs w:val="28"/>
        </w:rPr>
        <w:t>муниципальных служащих</w:t>
      </w:r>
    </w:p>
    <w:p w:rsidR="00BC7707" w:rsidRPr="001D0555" w:rsidRDefault="00BC7707" w:rsidP="00E27BB1">
      <w:pPr>
        <w:suppressAutoHyphens w:val="0"/>
        <w:autoSpaceDE w:val="0"/>
        <w:ind w:firstLine="540"/>
        <w:jc w:val="both"/>
        <w:rPr>
          <w:b/>
          <w:bCs/>
          <w:sz w:val="28"/>
          <w:szCs w:val="28"/>
        </w:rPr>
      </w:pP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Муниципальный служащий должен знать: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Конституцию Российской Федерации, федеральные конституционные законы, законы Российской Федерации и Краснодарского края, указы Президента Российской Федерации и постановления Правительства Российской Федерации, иные нормативные правовые акты, регулирующие соответствующие сферы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законодательство о муниципальной службе в Российской Федерации и в Краснодарском крае;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законодательство Российской Федерации и Краснодарского края о противодействии коррупции;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г) Устав Вышестеблиевского  сельского поселения Темрюкского района;</w:t>
      </w:r>
    </w:p>
    <w:p w:rsidR="00BC7707" w:rsidRPr="0012488D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д) Кодекс этики и служебного поведения муниципального служащего Вышестеблиевского сельского поселения Темрюкского района;</w:t>
      </w:r>
    </w:p>
    <w:p w:rsidR="00BC7707" w:rsidRPr="0012488D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е) Регламент работы администрации Вышестеблиевского сельского поселения Темрюкского района;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ж) Правила внутреннего трудового распорядка;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з) Инструкцию по делопроизводству в администрации Вышестеблиевского  сельского поселения Темрюкского района;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и) порядок работы со сведениями, составляющими государственную тайну (для муниципальных служащих, имеющих допуск к государственной тайне на постоянной основе);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к)  нормы охраны труда и противопожарной защиты.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Муниципальный служащий должен иметь навыки: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организации личного труда и планирования служебного времени;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владения официально-деловым стилем современного русского языка;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в области охраны профессиональной служебной деятельности (охраны труда);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г) другие навыки, необходимые для исполнения должностных обязанностей.</w:t>
      </w:r>
    </w:p>
    <w:p w:rsidR="00BC7707" w:rsidRPr="008E45D9" w:rsidRDefault="00BC7707" w:rsidP="00F97143">
      <w:pPr>
        <w:suppressAutoHyphens w:val="0"/>
        <w:autoSpaceDE w:val="0"/>
        <w:jc w:val="both"/>
        <w:rPr>
          <w:sz w:val="28"/>
          <w:szCs w:val="28"/>
        </w:rPr>
      </w:pPr>
    </w:p>
    <w:p w:rsidR="00BC7707" w:rsidRPr="008E45D9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8E45D9">
        <w:rPr>
          <w:b/>
          <w:bCs/>
          <w:sz w:val="28"/>
          <w:szCs w:val="28"/>
        </w:rPr>
        <w:t>. Квалификационные требования</w:t>
      </w:r>
      <w:r>
        <w:rPr>
          <w:b/>
          <w:bCs/>
          <w:sz w:val="28"/>
          <w:szCs w:val="28"/>
        </w:rPr>
        <w:t xml:space="preserve"> </w:t>
      </w:r>
      <w:r w:rsidRPr="008E45D9">
        <w:rPr>
          <w:b/>
          <w:bCs/>
          <w:sz w:val="28"/>
          <w:szCs w:val="28"/>
        </w:rPr>
        <w:t>к профессиональным знаниям и навыкам,</w:t>
      </w:r>
      <w:r>
        <w:rPr>
          <w:b/>
          <w:bCs/>
          <w:sz w:val="28"/>
          <w:szCs w:val="28"/>
        </w:rPr>
        <w:t xml:space="preserve"> </w:t>
      </w:r>
      <w:r w:rsidRPr="008E45D9">
        <w:rPr>
          <w:b/>
          <w:bCs/>
          <w:sz w:val="28"/>
          <w:szCs w:val="28"/>
        </w:rPr>
        <w:t>предъявляемы</w:t>
      </w:r>
      <w:r>
        <w:rPr>
          <w:b/>
          <w:bCs/>
          <w:sz w:val="28"/>
          <w:szCs w:val="28"/>
        </w:rPr>
        <w:t>е</w:t>
      </w:r>
      <w:r w:rsidRPr="008E45D9">
        <w:rPr>
          <w:b/>
          <w:bCs/>
          <w:sz w:val="28"/>
          <w:szCs w:val="28"/>
        </w:rPr>
        <w:t xml:space="preserve"> к муниципальным служащим, </w:t>
      </w:r>
    </w:p>
    <w:p w:rsidR="00BC7707" w:rsidRPr="008E45D9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8E45D9">
        <w:rPr>
          <w:b/>
          <w:bCs/>
          <w:sz w:val="28"/>
          <w:szCs w:val="28"/>
        </w:rPr>
        <w:t xml:space="preserve">замещающим </w:t>
      </w:r>
      <w:r>
        <w:rPr>
          <w:b/>
          <w:bCs/>
          <w:sz w:val="28"/>
          <w:szCs w:val="28"/>
        </w:rPr>
        <w:t>главную группу</w:t>
      </w:r>
      <w:r w:rsidRPr="008E45D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должностей</w:t>
      </w:r>
      <w:r w:rsidRPr="008E45D9">
        <w:rPr>
          <w:b/>
          <w:bCs/>
          <w:sz w:val="28"/>
          <w:szCs w:val="28"/>
        </w:rPr>
        <w:t xml:space="preserve"> муниципальной службы</w:t>
      </w:r>
    </w:p>
    <w:p w:rsidR="00BC7707" w:rsidRDefault="00BC7707" w:rsidP="00E27BB1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3.1. Муниципальный служащий, замещающий главную</w:t>
      </w:r>
      <w:r w:rsidRPr="006F36A4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группу должностей муниципальной службы, должен знать: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основы муниципального (государственного) управления;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порядок подготовки, согласования и принятия муниципальных правовых актов;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основы управления персоналом.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3.2. Муниципальный служащий, замещающий главную группу должностей муниципальной службы, должен иметь навыки: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муниципального (государственного) управления;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системного подхода в решении поставленных задач;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принятия управленческих решений и контроля их выполнения;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г) прогнозирования последствий принимаемых решений;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д) выстраивания межличностных отношений и мотивации поведения подчиненных муниципальных служащих, формирования эффективного взаимодействия в коллективе, разрешения конфликта интересов;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е) руководства сотрудниками, заключающегося в умении определять перспективные и текущие цели и задачи деятельности структурного подразделения; 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ж) принятия конструктивных решений и несения ответственности за их реализацию;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з) оптимального использования потенциальных возможностей подчиненных муниципальных служащих, технических возможностей и ресурсов для обеспечения эффективности и результативности служебной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и) служебного взаимодействия с органами государственной власти и органами местного самоуправления;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к) служебного взаимодействия со средствами массовой информации.</w:t>
      </w:r>
    </w:p>
    <w:p w:rsidR="00BC7707" w:rsidRPr="00473894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</w:p>
    <w:p w:rsidR="00BC7707" w:rsidRPr="00545991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545991">
        <w:rPr>
          <w:b/>
          <w:bCs/>
          <w:sz w:val="28"/>
          <w:szCs w:val="28"/>
        </w:rPr>
        <w:t>. Квалификационные требования</w:t>
      </w:r>
      <w:r>
        <w:rPr>
          <w:b/>
          <w:bCs/>
          <w:sz w:val="28"/>
          <w:szCs w:val="28"/>
        </w:rPr>
        <w:t xml:space="preserve"> </w:t>
      </w:r>
      <w:r w:rsidRPr="00545991">
        <w:rPr>
          <w:b/>
          <w:bCs/>
          <w:sz w:val="28"/>
          <w:szCs w:val="28"/>
        </w:rPr>
        <w:t>к профессиональным знаниям и навыкам,</w:t>
      </w:r>
      <w:r>
        <w:rPr>
          <w:b/>
          <w:bCs/>
          <w:sz w:val="28"/>
          <w:szCs w:val="28"/>
        </w:rPr>
        <w:t xml:space="preserve"> предъявляемые</w:t>
      </w:r>
      <w:r w:rsidRPr="00545991">
        <w:rPr>
          <w:b/>
          <w:bCs/>
          <w:sz w:val="28"/>
          <w:szCs w:val="28"/>
        </w:rPr>
        <w:t xml:space="preserve"> к муниципальным служащим, </w:t>
      </w:r>
    </w:p>
    <w:p w:rsidR="00BC7707" w:rsidRPr="00545991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545991">
        <w:rPr>
          <w:b/>
          <w:bCs/>
          <w:sz w:val="28"/>
          <w:szCs w:val="28"/>
        </w:rPr>
        <w:t xml:space="preserve">замещающим </w:t>
      </w:r>
      <w:r>
        <w:rPr>
          <w:b/>
          <w:bCs/>
          <w:sz w:val="28"/>
          <w:szCs w:val="28"/>
        </w:rPr>
        <w:t>ведущую группу</w:t>
      </w:r>
      <w:r w:rsidRPr="00545991">
        <w:rPr>
          <w:b/>
          <w:bCs/>
          <w:sz w:val="28"/>
          <w:szCs w:val="28"/>
        </w:rPr>
        <w:t xml:space="preserve"> должност</w:t>
      </w:r>
      <w:r>
        <w:rPr>
          <w:b/>
          <w:bCs/>
          <w:sz w:val="28"/>
          <w:szCs w:val="28"/>
        </w:rPr>
        <w:t>ей</w:t>
      </w:r>
      <w:r w:rsidRPr="00545991">
        <w:rPr>
          <w:b/>
          <w:bCs/>
          <w:sz w:val="28"/>
          <w:szCs w:val="28"/>
        </w:rPr>
        <w:t xml:space="preserve"> муниципальным службы</w:t>
      </w:r>
    </w:p>
    <w:p w:rsidR="00BC7707" w:rsidRPr="00545991" w:rsidRDefault="00BC7707" w:rsidP="00E27BB1">
      <w:pPr>
        <w:suppressAutoHyphens w:val="0"/>
        <w:autoSpaceDE w:val="0"/>
        <w:jc w:val="center"/>
        <w:rPr>
          <w:b/>
          <w:bCs/>
          <w:sz w:val="28"/>
          <w:szCs w:val="28"/>
        </w:rPr>
      </w:pP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4.1. Муниципальный служащий, замещающий ведущую группу должностей муниципальной службы, должен знать: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порядок подготовки, согласования и принятия муниципальных правовых актов;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основы информационного, документационного обеспечения сфер деятельности муниципального образования.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 Муниципальный служащий, замещающий ведущую</w:t>
      </w:r>
      <w:r w:rsidRPr="001C7A32">
        <w:rPr>
          <w:sz w:val="28"/>
          <w:szCs w:val="28"/>
        </w:rPr>
        <w:t xml:space="preserve"> </w:t>
      </w:r>
      <w:r>
        <w:rPr>
          <w:sz w:val="28"/>
          <w:szCs w:val="28"/>
        </w:rPr>
        <w:t>группу должностей муниципальной службы, должен иметь навыки: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разработки предложений для последующего принятия управлен-ческих решений по профилю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организационной работы, подготовки и проведения мероприятий в соответствующей сфере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системного подхода к решению задач;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г) аналитической, экспертной работы по профилю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д) разработки нормативных правовых актов по направлению деятель-ности;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е) составления и исполнения перспективных и текущих планов.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ж) организации взаимодействия со специалистами других органов и структурных подразделений муниципального образования для решения вопросов своей деятельности;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з) ведения служебного документооборота, выполнения служебных доку-ментов, подготовки проектов ответов на обращения организаций и граждан;</w:t>
      </w:r>
    </w:p>
    <w:p w:rsidR="00BC7707" w:rsidRDefault="00BC7707" w:rsidP="00E27BB1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и) систематизации и подготовки аналитического, информационного ма-териала;</w:t>
      </w:r>
    </w:p>
    <w:p w:rsidR="00BC7707" w:rsidRPr="005F3B6F" w:rsidRDefault="00BC7707" w:rsidP="005F3B6F">
      <w:pPr>
        <w:tabs>
          <w:tab w:val="left" w:pos="850"/>
        </w:tabs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к) коммуникативности и умения строить межличностные отношения.</w:t>
      </w:r>
    </w:p>
    <w:p w:rsidR="00BC7707" w:rsidRPr="00707C0E" w:rsidRDefault="00BC7707" w:rsidP="00E27BB1">
      <w:pPr>
        <w:suppressAutoHyphens w:val="0"/>
        <w:autoSpaceDE w:val="0"/>
        <w:rPr>
          <w:sz w:val="28"/>
          <w:szCs w:val="28"/>
        </w:rPr>
      </w:pPr>
    </w:p>
    <w:p w:rsidR="00BC7707" w:rsidRDefault="00BC7707" w:rsidP="00736E8D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Квалификационные требования                                                                                 к профессиональным знаниям и навыкам</w:t>
      </w:r>
      <w:r w:rsidRPr="00A8061D">
        <w:rPr>
          <w:b/>
          <w:bCs/>
          <w:sz w:val="28"/>
          <w:szCs w:val="28"/>
        </w:rPr>
        <w:t xml:space="preserve"> </w:t>
      </w:r>
      <w:r w:rsidRPr="000F7124">
        <w:rPr>
          <w:b/>
          <w:bCs/>
          <w:sz w:val="28"/>
          <w:szCs w:val="28"/>
        </w:rPr>
        <w:t xml:space="preserve">в области </w:t>
      </w:r>
    </w:p>
    <w:p w:rsidR="00BC7707" w:rsidRDefault="00BC7707" w:rsidP="00736E8D">
      <w:pPr>
        <w:suppressAutoHyphens w:val="0"/>
        <w:autoSpaceDE w:val="0"/>
        <w:jc w:val="center"/>
        <w:rPr>
          <w:b/>
          <w:bCs/>
          <w:sz w:val="28"/>
          <w:szCs w:val="28"/>
        </w:rPr>
      </w:pPr>
      <w:r w:rsidRPr="000F7124">
        <w:rPr>
          <w:b/>
          <w:bCs/>
          <w:sz w:val="28"/>
          <w:szCs w:val="28"/>
        </w:rPr>
        <w:t>информационно-коммуникационных технологий</w:t>
      </w:r>
    </w:p>
    <w:p w:rsidR="00BC7707" w:rsidRDefault="00BC7707" w:rsidP="00736E8D">
      <w:pPr>
        <w:suppressAutoHyphens w:val="0"/>
        <w:autoSpaceDE w:val="0"/>
        <w:jc w:val="both"/>
        <w:rPr>
          <w:b/>
          <w:bCs/>
          <w:sz w:val="28"/>
          <w:szCs w:val="28"/>
        </w:rPr>
      </w:pPr>
    </w:p>
    <w:p w:rsidR="00BC7707" w:rsidRPr="003B7B5B" w:rsidRDefault="00BC7707" w:rsidP="00736E8D">
      <w:pPr>
        <w:suppressAutoHyphens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К</w:t>
      </w:r>
      <w:r w:rsidRPr="006A172F">
        <w:rPr>
          <w:sz w:val="28"/>
          <w:szCs w:val="28"/>
        </w:rPr>
        <w:t xml:space="preserve">валификационные требования к профессиональным знаниям и </w:t>
      </w:r>
      <w:r>
        <w:rPr>
          <w:sz w:val="28"/>
          <w:szCs w:val="28"/>
        </w:rPr>
        <w:t>н</w:t>
      </w:r>
      <w:r w:rsidRPr="003B7B5B">
        <w:rPr>
          <w:sz w:val="28"/>
          <w:szCs w:val="28"/>
        </w:rPr>
        <w:t xml:space="preserve">авыкам </w:t>
      </w:r>
      <w:r>
        <w:rPr>
          <w:sz w:val="28"/>
          <w:szCs w:val="28"/>
        </w:rPr>
        <w:t xml:space="preserve">муниципальных служащих администрации Вышестеблиевского  сельского поселения Темрюкского района </w:t>
      </w:r>
      <w:r w:rsidRPr="003B7B5B">
        <w:rPr>
          <w:sz w:val="28"/>
          <w:szCs w:val="28"/>
        </w:rPr>
        <w:t>в области информационно-коммуникационных технологий</w:t>
      </w:r>
      <w:r>
        <w:rPr>
          <w:sz w:val="28"/>
          <w:szCs w:val="28"/>
        </w:rPr>
        <w:t xml:space="preserve">  дифференцированы по следующим уровням: </w:t>
      </w:r>
    </w:p>
    <w:p w:rsidR="00BC7707" w:rsidRPr="006D0300" w:rsidRDefault="00BC7707" w:rsidP="00553FB2">
      <w:pPr>
        <w:suppressAutoHyphens w:val="0"/>
        <w:autoSpaceDE w:val="0"/>
        <w:ind w:firstLine="708"/>
        <w:jc w:val="both"/>
        <w:rPr>
          <w:sz w:val="28"/>
          <w:szCs w:val="28"/>
        </w:rPr>
      </w:pPr>
      <w:r w:rsidRPr="006D0300">
        <w:rPr>
          <w:sz w:val="28"/>
          <w:szCs w:val="28"/>
        </w:rPr>
        <w:t xml:space="preserve">1) базовый уровень квалификационных требований в области ИКТ (далее - базовый уровень) - перечень профессиональных знаний и навыков в сфере использования технических </w:t>
      </w:r>
      <w:r>
        <w:rPr>
          <w:sz w:val="28"/>
          <w:szCs w:val="28"/>
        </w:rPr>
        <w:t>и</w:t>
      </w:r>
      <w:r w:rsidRPr="006D0300">
        <w:rPr>
          <w:sz w:val="28"/>
          <w:szCs w:val="28"/>
        </w:rPr>
        <w:t xml:space="preserve"> программных средств, которыми должны обладать муниципальные служащие всех категорий и групп должностей муниципальной службы за исключением муниципальных служащих  высшей и главной группы должностей муниципальной службы.</w:t>
      </w:r>
    </w:p>
    <w:p w:rsidR="00BC7707" w:rsidRPr="006D0300" w:rsidRDefault="00BC7707" w:rsidP="00553FB2">
      <w:pPr>
        <w:suppressAutoHyphens w:val="0"/>
        <w:autoSpaceDE w:val="0"/>
        <w:ind w:firstLine="708"/>
        <w:jc w:val="both"/>
        <w:rPr>
          <w:sz w:val="28"/>
          <w:szCs w:val="28"/>
        </w:rPr>
      </w:pPr>
      <w:r w:rsidRPr="006D0300">
        <w:rPr>
          <w:sz w:val="28"/>
          <w:szCs w:val="28"/>
        </w:rPr>
        <w:t>2) расширенный уровень квалификационных требований в области ИКТ  (далее - расширенный уровень) -  перечень профессиональных знаний и навыков в сфере использования технических и программных средств, необходимых для решения управленческих задач, которыми должны обладать муниципальные служащие, замещающие должности муниципальной службы по высшей и главной группе должностей муниципальной службы.</w:t>
      </w:r>
    </w:p>
    <w:p w:rsidR="00BC7707" w:rsidRDefault="00BC7707" w:rsidP="00553FB2">
      <w:pPr>
        <w:suppressAutoHyphens w:val="0"/>
        <w:autoSpaceDE w:val="0"/>
        <w:ind w:firstLine="708"/>
        <w:jc w:val="both"/>
      </w:pPr>
      <w:r w:rsidRPr="006D0300">
        <w:rPr>
          <w:sz w:val="28"/>
          <w:szCs w:val="28"/>
        </w:rPr>
        <w:t>3) специальный уровень квалификационных требований в области ИКТ</w:t>
      </w:r>
      <w:r w:rsidRPr="006D0300">
        <w:rPr>
          <w:sz w:val="28"/>
          <w:szCs w:val="28"/>
          <w:u w:val="single"/>
        </w:rPr>
        <w:t xml:space="preserve"> </w:t>
      </w:r>
      <w:r w:rsidRPr="006D0300">
        <w:rPr>
          <w:sz w:val="28"/>
          <w:szCs w:val="28"/>
        </w:rPr>
        <w:t>(далее — специальный уровень) - перечень дополнительных (к базовому</w:t>
      </w:r>
      <w:r w:rsidRPr="006A172F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к </w:t>
      </w:r>
      <w:r w:rsidRPr="006A172F">
        <w:rPr>
          <w:sz w:val="28"/>
          <w:szCs w:val="28"/>
        </w:rPr>
        <w:t>расширенному уровням) профессиональных знаний и навыков в области ИКТ, которыми должны обладать должностные лица (руководитель или заместитель руководителя), курирующие вопросы внедрения ИКТ в деятельность</w:t>
      </w:r>
      <w:r>
        <w:rPr>
          <w:sz w:val="28"/>
          <w:szCs w:val="28"/>
        </w:rPr>
        <w:t xml:space="preserve"> администрации Вышестеблиевского  сельского поселения Темрюкского района</w:t>
      </w:r>
      <w:r w:rsidRPr="006A172F">
        <w:rPr>
          <w:sz w:val="28"/>
          <w:szCs w:val="28"/>
        </w:rPr>
        <w:t xml:space="preserve">; сотрудники </w:t>
      </w:r>
      <w:r>
        <w:rPr>
          <w:sz w:val="28"/>
          <w:szCs w:val="28"/>
        </w:rPr>
        <w:t xml:space="preserve">структурных </w:t>
      </w:r>
      <w:r w:rsidRPr="006A172F">
        <w:rPr>
          <w:sz w:val="28"/>
          <w:szCs w:val="28"/>
        </w:rPr>
        <w:t xml:space="preserve">подразделений, к ведению которых относятся вопросы информатизации; </w:t>
      </w:r>
      <w:r>
        <w:rPr>
          <w:sz w:val="28"/>
          <w:szCs w:val="28"/>
        </w:rPr>
        <w:t xml:space="preserve">муниципальные </w:t>
      </w:r>
      <w:r w:rsidRPr="006A172F">
        <w:rPr>
          <w:sz w:val="28"/>
          <w:szCs w:val="28"/>
        </w:rPr>
        <w:t>служащие, в чьи должностные обязанности входят функции по созданию, развитию и администрированию информационных систем в</w:t>
      </w:r>
      <w:r>
        <w:rPr>
          <w:sz w:val="28"/>
          <w:szCs w:val="28"/>
        </w:rPr>
        <w:t xml:space="preserve"> администрации Вышестеблиевского  сельского поселения Темрюкского района</w:t>
      </w:r>
      <w:r w:rsidRPr="006A172F">
        <w:rPr>
          <w:sz w:val="28"/>
          <w:szCs w:val="28"/>
        </w:rPr>
        <w:t xml:space="preserve">, а также сотрудники </w:t>
      </w:r>
      <w:r>
        <w:rPr>
          <w:sz w:val="28"/>
          <w:szCs w:val="28"/>
        </w:rPr>
        <w:t xml:space="preserve">структурных </w:t>
      </w:r>
      <w:r w:rsidRPr="006A172F">
        <w:rPr>
          <w:sz w:val="28"/>
          <w:szCs w:val="28"/>
        </w:rPr>
        <w:t>подразделений, являющиеся пользователями программных продуктов, которые обеспечивают</w:t>
      </w:r>
      <w:r>
        <w:rPr>
          <w:sz w:val="28"/>
          <w:szCs w:val="28"/>
        </w:rPr>
        <w:t xml:space="preserve"> автоматизацию функций, возложенных на соответствующие структурные подразделения.</w:t>
      </w:r>
    </w:p>
    <w:p w:rsidR="00BC7707" w:rsidRDefault="00BC7707" w:rsidP="00D20B92">
      <w:pPr>
        <w:suppressAutoHyphens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С</w:t>
      </w:r>
      <w:r w:rsidRPr="006A172F">
        <w:rPr>
          <w:sz w:val="28"/>
          <w:szCs w:val="28"/>
        </w:rPr>
        <w:t>труктура квалификационных требований к профессиональным знаниям и навыкам</w:t>
      </w:r>
      <w:r w:rsidRPr="00FD6EBD">
        <w:rPr>
          <w:sz w:val="28"/>
          <w:szCs w:val="28"/>
        </w:rPr>
        <w:t xml:space="preserve"> </w:t>
      </w:r>
      <w:r w:rsidRPr="006A172F">
        <w:rPr>
          <w:sz w:val="28"/>
          <w:szCs w:val="28"/>
        </w:rPr>
        <w:t xml:space="preserve">в области ИКТ, необходимым для исполнения </w:t>
      </w:r>
      <w:r>
        <w:rPr>
          <w:sz w:val="28"/>
          <w:szCs w:val="28"/>
        </w:rPr>
        <w:t xml:space="preserve">муниципальными </w:t>
      </w:r>
      <w:r w:rsidRPr="006A172F">
        <w:rPr>
          <w:sz w:val="28"/>
          <w:szCs w:val="28"/>
        </w:rPr>
        <w:t>служащими должностных обязанностей, в соответствии с группами</w:t>
      </w:r>
      <w:r>
        <w:rPr>
          <w:sz w:val="28"/>
          <w:szCs w:val="28"/>
        </w:rPr>
        <w:t xml:space="preserve"> должностей муниципальной службы (приложение № 1), включает:</w:t>
      </w:r>
    </w:p>
    <w:p w:rsidR="00BC7707" w:rsidRPr="00592BCA" w:rsidRDefault="00BC7707" w:rsidP="00592BCA">
      <w:pPr>
        <w:suppressAutoHyphens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A172F">
        <w:rPr>
          <w:sz w:val="28"/>
          <w:szCs w:val="28"/>
        </w:rPr>
        <w:t xml:space="preserve">перечень основных знаний, необходимых </w:t>
      </w:r>
      <w:r>
        <w:rPr>
          <w:sz w:val="28"/>
          <w:szCs w:val="28"/>
        </w:rPr>
        <w:t xml:space="preserve">муниципальным </w:t>
      </w:r>
      <w:r w:rsidRPr="006A172F">
        <w:rPr>
          <w:sz w:val="28"/>
          <w:szCs w:val="28"/>
        </w:rPr>
        <w:t xml:space="preserve">служащим, замещающим соответствующие должности </w:t>
      </w:r>
      <w:r>
        <w:rPr>
          <w:sz w:val="28"/>
          <w:szCs w:val="28"/>
        </w:rPr>
        <w:t xml:space="preserve">муниципальной </w:t>
      </w:r>
      <w:r w:rsidRPr="006A172F">
        <w:rPr>
          <w:sz w:val="28"/>
          <w:szCs w:val="28"/>
        </w:rPr>
        <w:t>службы, включая перечень знаний в области ИКТ</w:t>
      </w:r>
      <w:r w:rsidRPr="00592BCA">
        <w:rPr>
          <w:sz w:val="28"/>
          <w:szCs w:val="28"/>
        </w:rPr>
        <w:t xml:space="preserve"> </w:t>
      </w:r>
      <w:r w:rsidRPr="006A172F">
        <w:rPr>
          <w:sz w:val="28"/>
          <w:szCs w:val="28"/>
        </w:rPr>
        <w:t>базового, расширенного</w:t>
      </w:r>
      <w:r>
        <w:rPr>
          <w:sz w:val="28"/>
          <w:szCs w:val="28"/>
        </w:rPr>
        <w:t xml:space="preserve">, </w:t>
      </w:r>
      <w:r w:rsidRPr="006A172F">
        <w:rPr>
          <w:sz w:val="28"/>
          <w:szCs w:val="28"/>
        </w:rPr>
        <w:t xml:space="preserve"> специального</w:t>
      </w:r>
      <w:r>
        <w:rPr>
          <w:sz w:val="28"/>
          <w:szCs w:val="28"/>
        </w:rPr>
        <w:t xml:space="preserve"> (к базовому)</w:t>
      </w:r>
      <w:r w:rsidRPr="006A172F">
        <w:rPr>
          <w:sz w:val="28"/>
          <w:szCs w:val="28"/>
        </w:rPr>
        <w:t xml:space="preserve"> или специального</w:t>
      </w:r>
      <w:r>
        <w:rPr>
          <w:sz w:val="28"/>
          <w:szCs w:val="28"/>
        </w:rPr>
        <w:t xml:space="preserve"> (к</w:t>
      </w:r>
      <w:r w:rsidRPr="006A172F">
        <w:rPr>
          <w:sz w:val="28"/>
          <w:szCs w:val="28"/>
        </w:rPr>
        <w:t xml:space="preserve"> расширен</w:t>
      </w:r>
      <w:r>
        <w:rPr>
          <w:sz w:val="28"/>
          <w:szCs w:val="28"/>
        </w:rPr>
        <w:t>н</w:t>
      </w:r>
      <w:r w:rsidRPr="006A172F">
        <w:rPr>
          <w:sz w:val="28"/>
          <w:szCs w:val="28"/>
        </w:rPr>
        <w:t>о</w:t>
      </w:r>
      <w:r>
        <w:rPr>
          <w:sz w:val="28"/>
          <w:szCs w:val="28"/>
        </w:rPr>
        <w:t>му)</w:t>
      </w:r>
      <w:r w:rsidRPr="006A172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уровней;                                                                            </w:t>
      </w:r>
    </w:p>
    <w:p w:rsidR="00BC7707" w:rsidRPr="00D20B92" w:rsidRDefault="00BC7707" w:rsidP="00D20B92">
      <w:pPr>
        <w:suppressAutoHyphens w:val="0"/>
        <w:autoSpaceDE w:val="0"/>
        <w:ind w:firstLine="708"/>
        <w:jc w:val="both"/>
        <w:rPr>
          <w:sz w:val="28"/>
          <w:szCs w:val="28"/>
        </w:rPr>
      </w:pPr>
      <w:r w:rsidRPr="00D20B92">
        <w:rPr>
          <w:sz w:val="28"/>
          <w:szCs w:val="28"/>
        </w:rPr>
        <w:t xml:space="preserve">2) перечень основных навыков, необходимых </w:t>
      </w:r>
      <w:r>
        <w:rPr>
          <w:sz w:val="28"/>
          <w:szCs w:val="28"/>
        </w:rPr>
        <w:t xml:space="preserve">муниципальным </w:t>
      </w:r>
      <w:r w:rsidRPr="00D20B92">
        <w:rPr>
          <w:sz w:val="28"/>
          <w:szCs w:val="28"/>
        </w:rPr>
        <w:t>служащим,</w:t>
      </w:r>
      <w:r w:rsidRPr="006A172F">
        <w:rPr>
          <w:sz w:val="28"/>
          <w:szCs w:val="28"/>
        </w:rPr>
        <w:t xml:space="preserve"> замещающим соответствующие должности </w:t>
      </w:r>
      <w:r>
        <w:rPr>
          <w:sz w:val="28"/>
          <w:szCs w:val="28"/>
        </w:rPr>
        <w:t xml:space="preserve">муниципальной </w:t>
      </w:r>
      <w:r w:rsidRPr="006A172F">
        <w:rPr>
          <w:sz w:val="28"/>
          <w:szCs w:val="28"/>
        </w:rPr>
        <w:t>службы, включая перечень навыков в области ИКТ базового, расширенного</w:t>
      </w:r>
      <w:r>
        <w:rPr>
          <w:sz w:val="28"/>
          <w:szCs w:val="28"/>
        </w:rPr>
        <w:t xml:space="preserve">, </w:t>
      </w:r>
      <w:r w:rsidRPr="006A172F">
        <w:rPr>
          <w:sz w:val="28"/>
          <w:szCs w:val="28"/>
        </w:rPr>
        <w:t xml:space="preserve"> специального</w:t>
      </w:r>
      <w:r>
        <w:rPr>
          <w:sz w:val="28"/>
          <w:szCs w:val="28"/>
        </w:rPr>
        <w:t xml:space="preserve"> (к базовому)</w:t>
      </w:r>
      <w:r w:rsidRPr="006A172F">
        <w:rPr>
          <w:sz w:val="28"/>
          <w:szCs w:val="28"/>
        </w:rPr>
        <w:t xml:space="preserve"> или специального</w:t>
      </w:r>
      <w:r>
        <w:rPr>
          <w:sz w:val="28"/>
          <w:szCs w:val="28"/>
        </w:rPr>
        <w:t xml:space="preserve"> (к</w:t>
      </w:r>
      <w:r w:rsidRPr="006A172F">
        <w:rPr>
          <w:sz w:val="28"/>
          <w:szCs w:val="28"/>
        </w:rPr>
        <w:t xml:space="preserve"> расширенно</w:t>
      </w:r>
      <w:r>
        <w:rPr>
          <w:sz w:val="28"/>
          <w:szCs w:val="28"/>
        </w:rPr>
        <w:t>му)</w:t>
      </w:r>
      <w:r w:rsidRPr="006A172F">
        <w:rPr>
          <w:sz w:val="28"/>
          <w:szCs w:val="28"/>
        </w:rPr>
        <w:t xml:space="preserve">  уровней.</w:t>
      </w:r>
    </w:p>
    <w:p w:rsidR="00BC7707" w:rsidRPr="008970DE" w:rsidRDefault="00BC7707" w:rsidP="008970DE">
      <w:pPr>
        <w:suppressAutoHyphens w:val="0"/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Квалификационные требования </w:t>
      </w:r>
      <w:r w:rsidRPr="006A172F">
        <w:rPr>
          <w:sz w:val="28"/>
          <w:szCs w:val="28"/>
        </w:rPr>
        <w:t>к профессиональным знаниям и навыкам</w:t>
      </w:r>
      <w:r>
        <w:rPr>
          <w:sz w:val="28"/>
          <w:szCs w:val="28"/>
        </w:rPr>
        <w:t xml:space="preserve"> муниципальных служащих администрации  Вышестеблиевского сельского поселения  Темрюкского района </w:t>
      </w:r>
      <w:r w:rsidRPr="006A172F">
        <w:rPr>
          <w:sz w:val="28"/>
          <w:szCs w:val="28"/>
        </w:rPr>
        <w:t>в области ИКТ</w:t>
      </w:r>
      <w:r>
        <w:rPr>
          <w:sz w:val="28"/>
          <w:szCs w:val="28"/>
        </w:rPr>
        <w:t xml:space="preserve"> установлены по группам должностей в соответствии со штатным расписанием и должностными обязанностями (приложение № 2).</w:t>
      </w:r>
    </w:p>
    <w:p w:rsidR="00BC7707" w:rsidRDefault="00BC7707" w:rsidP="00D20B92">
      <w:pPr>
        <w:suppressAutoHyphens w:val="0"/>
        <w:autoSpaceDE w:val="0"/>
        <w:ind w:firstLine="708"/>
        <w:jc w:val="both"/>
        <w:rPr>
          <w:sz w:val="28"/>
          <w:szCs w:val="28"/>
        </w:rPr>
      </w:pPr>
    </w:p>
    <w:p w:rsidR="00BC7707" w:rsidRDefault="00BC7707" w:rsidP="00A718B6">
      <w:pPr>
        <w:suppressAutoHyphens w:val="0"/>
        <w:autoSpaceDE w:val="0"/>
        <w:jc w:val="both"/>
        <w:rPr>
          <w:sz w:val="28"/>
          <w:szCs w:val="28"/>
        </w:rPr>
      </w:pPr>
    </w:p>
    <w:p w:rsidR="00BC7707" w:rsidRDefault="00BC7707">
      <w:pPr>
        <w:rPr>
          <w:sz w:val="28"/>
          <w:szCs w:val="28"/>
        </w:rPr>
      </w:pPr>
      <w:r>
        <w:rPr>
          <w:sz w:val="28"/>
          <w:szCs w:val="28"/>
        </w:rPr>
        <w:t xml:space="preserve">Глава  Вышестеблиевского </w:t>
      </w:r>
    </w:p>
    <w:p w:rsidR="00BC7707" w:rsidRDefault="00BC7707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BC7707" w:rsidRPr="00D20B92" w:rsidRDefault="00BC7707"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sectPr w:rsidR="00BC7707" w:rsidRPr="00D20B92" w:rsidSect="001D0555">
      <w:headerReference w:type="default" r:id="rId6"/>
      <w:pgSz w:w="11905" w:h="16837" w:code="9"/>
      <w:pgMar w:top="1134" w:right="624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707" w:rsidRDefault="00BC7707">
      <w:r>
        <w:separator/>
      </w:r>
    </w:p>
  </w:endnote>
  <w:endnote w:type="continuationSeparator" w:id="1">
    <w:p w:rsidR="00BC7707" w:rsidRDefault="00BC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707" w:rsidRDefault="00BC7707">
      <w:r>
        <w:separator/>
      </w:r>
    </w:p>
  </w:footnote>
  <w:footnote w:type="continuationSeparator" w:id="1">
    <w:p w:rsidR="00BC7707" w:rsidRDefault="00BC7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707" w:rsidRDefault="00BC7707" w:rsidP="00E27BB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C7707" w:rsidRDefault="00BC77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46B"/>
    <w:rsid w:val="000412CD"/>
    <w:rsid w:val="00071BE9"/>
    <w:rsid w:val="00097F28"/>
    <w:rsid w:val="000F7124"/>
    <w:rsid w:val="0012488D"/>
    <w:rsid w:val="0014718E"/>
    <w:rsid w:val="00163702"/>
    <w:rsid w:val="001A646B"/>
    <w:rsid w:val="001B35E3"/>
    <w:rsid w:val="001C6527"/>
    <w:rsid w:val="001C7A32"/>
    <w:rsid w:val="001D0555"/>
    <w:rsid w:val="001D653E"/>
    <w:rsid w:val="001F6670"/>
    <w:rsid w:val="00211AD5"/>
    <w:rsid w:val="00215AD2"/>
    <w:rsid w:val="00382B86"/>
    <w:rsid w:val="003837A3"/>
    <w:rsid w:val="003B668C"/>
    <w:rsid w:val="003B7B5B"/>
    <w:rsid w:val="003D133A"/>
    <w:rsid w:val="00406978"/>
    <w:rsid w:val="00460B68"/>
    <w:rsid w:val="00473894"/>
    <w:rsid w:val="0049318A"/>
    <w:rsid w:val="004C0E1C"/>
    <w:rsid w:val="004D61A5"/>
    <w:rsid w:val="004F78C7"/>
    <w:rsid w:val="0050086C"/>
    <w:rsid w:val="00527D9C"/>
    <w:rsid w:val="00545991"/>
    <w:rsid w:val="00553FB2"/>
    <w:rsid w:val="005902A6"/>
    <w:rsid w:val="00592BCA"/>
    <w:rsid w:val="005A2B0C"/>
    <w:rsid w:val="005E08CC"/>
    <w:rsid w:val="005E297A"/>
    <w:rsid w:val="005F3B6F"/>
    <w:rsid w:val="005F3EE1"/>
    <w:rsid w:val="006322CC"/>
    <w:rsid w:val="006452D5"/>
    <w:rsid w:val="00651207"/>
    <w:rsid w:val="006A172F"/>
    <w:rsid w:val="006C0460"/>
    <w:rsid w:val="006D0300"/>
    <w:rsid w:val="006F36A4"/>
    <w:rsid w:val="00702702"/>
    <w:rsid w:val="00707C0E"/>
    <w:rsid w:val="00725921"/>
    <w:rsid w:val="00736E8D"/>
    <w:rsid w:val="007D7308"/>
    <w:rsid w:val="007E78E1"/>
    <w:rsid w:val="00821727"/>
    <w:rsid w:val="008335EB"/>
    <w:rsid w:val="00842EAD"/>
    <w:rsid w:val="008970DE"/>
    <w:rsid w:val="008B5E6E"/>
    <w:rsid w:val="008E45D9"/>
    <w:rsid w:val="008E59F7"/>
    <w:rsid w:val="009308A9"/>
    <w:rsid w:val="009C39F6"/>
    <w:rsid w:val="009C7C4D"/>
    <w:rsid w:val="009D2641"/>
    <w:rsid w:val="009D47E5"/>
    <w:rsid w:val="00A718B6"/>
    <w:rsid w:val="00A8061D"/>
    <w:rsid w:val="00AF5698"/>
    <w:rsid w:val="00AF7627"/>
    <w:rsid w:val="00B40C7E"/>
    <w:rsid w:val="00B96734"/>
    <w:rsid w:val="00BC7707"/>
    <w:rsid w:val="00BE4DA6"/>
    <w:rsid w:val="00BF63C7"/>
    <w:rsid w:val="00C15420"/>
    <w:rsid w:val="00C62929"/>
    <w:rsid w:val="00C70E8B"/>
    <w:rsid w:val="00C75863"/>
    <w:rsid w:val="00CD28FD"/>
    <w:rsid w:val="00D20B92"/>
    <w:rsid w:val="00D41078"/>
    <w:rsid w:val="00DF2688"/>
    <w:rsid w:val="00E12EC5"/>
    <w:rsid w:val="00E27BB1"/>
    <w:rsid w:val="00E67E32"/>
    <w:rsid w:val="00E740AB"/>
    <w:rsid w:val="00E85DBD"/>
    <w:rsid w:val="00F31FDD"/>
    <w:rsid w:val="00F86170"/>
    <w:rsid w:val="00F97143"/>
    <w:rsid w:val="00FB33EF"/>
    <w:rsid w:val="00FB699B"/>
    <w:rsid w:val="00FD439E"/>
    <w:rsid w:val="00FD6EBD"/>
    <w:rsid w:val="00FD7E32"/>
    <w:rsid w:val="00FE619C"/>
    <w:rsid w:val="00FE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B1"/>
    <w:pPr>
      <w:widowControl w:val="0"/>
      <w:suppressAutoHyphens/>
    </w:pPr>
    <w:rPr>
      <w:kern w:val="1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27BB1"/>
  </w:style>
  <w:style w:type="paragraph" w:styleId="Header">
    <w:name w:val="header"/>
    <w:basedOn w:val="Normal"/>
    <w:link w:val="HeaderChar"/>
    <w:uiPriority w:val="99"/>
    <w:rsid w:val="00E27B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1"/>
      <w:sz w:val="24"/>
      <w:szCs w:val="24"/>
    </w:rPr>
  </w:style>
  <w:style w:type="table" w:styleId="TableGrid">
    <w:name w:val="Table Grid"/>
    <w:basedOn w:val="TableNormal"/>
    <w:uiPriority w:val="99"/>
    <w:rsid w:val="00E27B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F66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kern w:val="1"/>
      <w:sz w:val="2"/>
      <w:szCs w:val="2"/>
    </w:rPr>
  </w:style>
  <w:style w:type="paragraph" w:customStyle="1" w:styleId="ConsPlusTitle">
    <w:name w:val="ConsPlusTitle"/>
    <w:uiPriority w:val="99"/>
    <w:rsid w:val="00CD28F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1">
    <w:name w:val="Без интервала1"/>
    <w:uiPriority w:val="99"/>
    <w:rsid w:val="00CD28FD"/>
    <w:pPr>
      <w:widowControl w:val="0"/>
      <w:suppressAutoHyphens/>
    </w:pPr>
    <w:rPr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5</Pages>
  <Words>1717</Words>
  <Characters>9791</Characters>
  <Application>Microsoft Office Outlook</Application>
  <DocSecurity>0</DocSecurity>
  <Lines>0</Lines>
  <Paragraphs>0</Paragraphs>
  <ScaleCrop>false</ScaleCrop>
  <Company>mo temruk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 kadrov</dc:creator>
  <cp:keywords/>
  <dc:description/>
  <cp:lastModifiedBy>секретарь</cp:lastModifiedBy>
  <cp:revision>12</cp:revision>
  <cp:lastPrinted>2012-09-05T08:22:00Z</cp:lastPrinted>
  <dcterms:created xsi:type="dcterms:W3CDTF">2012-05-22T06:17:00Z</dcterms:created>
  <dcterms:modified xsi:type="dcterms:W3CDTF">2015-08-18T07:35:00Z</dcterms:modified>
</cp:coreProperties>
</file>